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6D64F5" w14:textId="7F93F07E" w:rsidR="00433D04" w:rsidRDefault="003234D2" w:rsidP="00193E1C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Besvarelse </w:t>
      </w:r>
      <w:r w:rsidR="00195730">
        <w:rPr>
          <w:b/>
          <w:sz w:val="36"/>
          <w:szCs w:val="36"/>
        </w:rPr>
        <w:t xml:space="preserve">fra leverandør: </w:t>
      </w:r>
      <w:r w:rsidR="0023677C" w:rsidRPr="0023677C">
        <w:rPr>
          <w:b/>
          <w:color w:val="FF0000"/>
          <w:sz w:val="20"/>
          <w:szCs w:val="20"/>
        </w:rPr>
        <w:t>(fyll inn leverandørnavn)</w:t>
      </w:r>
    </w:p>
    <w:p w14:paraId="0A312BF8" w14:textId="55963C4B" w:rsidR="004E0684" w:rsidRDefault="00E874F4" w:rsidP="006F658D">
      <w:pPr>
        <w:pStyle w:val="Overskrift1"/>
      </w:pPr>
      <w:r>
        <w:t>Evalueringspunkt</w:t>
      </w:r>
      <w:r w:rsidR="006F658D">
        <w:t xml:space="preserve"> </w:t>
      </w:r>
      <w:r w:rsidR="004148C8">
        <w:t>–</w:t>
      </w:r>
      <w:r w:rsidR="006F658D">
        <w:t xml:space="preserve"> </w:t>
      </w:r>
      <w:r w:rsidR="009A0BDC">
        <w:t xml:space="preserve">Plan </w:t>
      </w:r>
      <w:r w:rsidR="00024BF5">
        <w:t>Gjennomføring</w:t>
      </w:r>
      <w:r w:rsidR="008524FB">
        <w:t xml:space="preserve"> Caser</w:t>
      </w:r>
    </w:p>
    <w:p w14:paraId="40031DD6" w14:textId="77777777" w:rsidR="009D0065" w:rsidRDefault="009A0BDC" w:rsidP="0002119F">
      <w:pPr>
        <w:pStyle w:val="Listeavsnitt"/>
        <w:numPr>
          <w:ilvl w:val="0"/>
          <w:numId w:val="40"/>
        </w:numPr>
      </w:pPr>
      <w:r>
        <w:t>Gi en kort</w:t>
      </w:r>
      <w:r w:rsidR="00E716D5">
        <w:t xml:space="preserve"> beskrivelse for gjennomføring av </w:t>
      </w:r>
      <w:proofErr w:type="gramStart"/>
      <w:r w:rsidR="00E716D5">
        <w:t>caser</w:t>
      </w:r>
      <w:proofErr w:type="gramEnd"/>
      <w:r w:rsidR="00E716D5">
        <w:t xml:space="preserve">. </w:t>
      </w:r>
    </w:p>
    <w:p w14:paraId="0CE81325" w14:textId="3CEF364E" w:rsidR="003636C2" w:rsidRPr="004148C8" w:rsidRDefault="00E716D5" w:rsidP="0002119F">
      <w:pPr>
        <w:pStyle w:val="Listeavsnitt"/>
        <w:numPr>
          <w:ilvl w:val="0"/>
          <w:numId w:val="40"/>
        </w:numPr>
      </w:pPr>
      <w:r>
        <w:t xml:space="preserve">Maks en halv side pr </w:t>
      </w:r>
      <w:proofErr w:type="gramStart"/>
      <w:r>
        <w:t>case</w:t>
      </w:r>
      <w:proofErr w:type="gramEnd"/>
      <w:r w:rsidR="009D0065">
        <w:t>, og maks en hel side på Immatrikuleringen.</w:t>
      </w:r>
      <w:r w:rsidR="000B7F29">
        <w:t xml:space="preserve"> </w:t>
      </w:r>
    </w:p>
    <w:p w14:paraId="411C8030" w14:textId="192AC67D" w:rsidR="00C246A6" w:rsidRPr="000D54F2" w:rsidRDefault="00C246A6"/>
    <w:sectPr w:rsidR="00C246A6" w:rsidRPr="000D54F2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716E39" w14:textId="77777777" w:rsidR="001C0DF8" w:rsidRDefault="001C0DF8" w:rsidP="00B2394E">
      <w:pPr>
        <w:spacing w:after="0" w:line="240" w:lineRule="auto"/>
      </w:pPr>
      <w:r>
        <w:separator/>
      </w:r>
    </w:p>
  </w:endnote>
  <w:endnote w:type="continuationSeparator" w:id="0">
    <w:p w14:paraId="1A0789EA" w14:textId="77777777" w:rsidR="001C0DF8" w:rsidRDefault="001C0DF8" w:rsidP="00B2394E">
      <w:pPr>
        <w:spacing w:after="0" w:line="240" w:lineRule="auto"/>
      </w:pPr>
      <w:r>
        <w:continuationSeparator/>
      </w:r>
    </w:p>
  </w:endnote>
  <w:endnote w:type="continuationNotice" w:id="1">
    <w:p w14:paraId="4C2ACE7E" w14:textId="77777777" w:rsidR="001C0DF8" w:rsidRDefault="001C0DF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12750450"/>
      <w:docPartObj>
        <w:docPartGallery w:val="Page Numbers (Bottom of Page)"/>
        <w:docPartUnique/>
      </w:docPartObj>
    </w:sdtPr>
    <w:sdtEndPr/>
    <w:sdtContent>
      <w:p w14:paraId="2302C3D7" w14:textId="77777777" w:rsidR="004944AB" w:rsidRDefault="004944AB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  <w:p w14:paraId="3C1FCD26" w14:textId="77777777" w:rsidR="004944AB" w:rsidRDefault="004944A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8E382C" w14:textId="77777777" w:rsidR="001C0DF8" w:rsidRDefault="001C0DF8" w:rsidP="00B2394E">
      <w:pPr>
        <w:spacing w:after="0" w:line="240" w:lineRule="auto"/>
      </w:pPr>
      <w:r>
        <w:separator/>
      </w:r>
    </w:p>
  </w:footnote>
  <w:footnote w:type="continuationSeparator" w:id="0">
    <w:p w14:paraId="05BD1B17" w14:textId="77777777" w:rsidR="001C0DF8" w:rsidRDefault="001C0DF8" w:rsidP="00B2394E">
      <w:pPr>
        <w:spacing w:after="0" w:line="240" w:lineRule="auto"/>
      </w:pPr>
      <w:r>
        <w:continuationSeparator/>
      </w:r>
    </w:p>
  </w:footnote>
  <w:footnote w:type="continuationNotice" w:id="1">
    <w:p w14:paraId="1AFC9503" w14:textId="77777777" w:rsidR="001C0DF8" w:rsidRDefault="001C0DF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0620C" w14:textId="77777777" w:rsidR="004944AB" w:rsidRDefault="004944AB" w:rsidP="00B2394E">
    <w:pPr>
      <w:pStyle w:val="Topptekst"/>
      <w:jc w:val="right"/>
    </w:pP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 w:rsidR="00F00F1F">
      <w:fldChar w:fldCharType="begin"/>
    </w:r>
    <w:r w:rsidR="00F00F1F">
      <w:instrText xml:space="preserve"> INCLUDEPICTURE  "cid:image001.png@01CFD0F3.2F8D8D70" \* MERGEFORMATINET </w:instrText>
    </w:r>
    <w:r w:rsidR="00F00F1F">
      <w:fldChar w:fldCharType="separate"/>
    </w:r>
    <w:r w:rsidR="00443171">
      <w:fldChar w:fldCharType="begin"/>
    </w:r>
    <w:r w:rsidR="00443171">
      <w:instrText xml:space="preserve"> INCLUDEPICTURE  "cid:image001.png@01CFD0F3.2F8D8D70" \* MERGEFORMATINET </w:instrText>
    </w:r>
    <w:r w:rsidR="00443171">
      <w:fldChar w:fldCharType="separate"/>
    </w:r>
    <w:r w:rsidR="00BF7C24">
      <w:fldChar w:fldCharType="begin"/>
    </w:r>
    <w:r w:rsidR="00BF7C24">
      <w:instrText xml:space="preserve"> INCLUDEPICTURE  "cid:image001.png@01CFD0F3.2F8D8D70" \* MERGEFORMATINET </w:instrText>
    </w:r>
    <w:r w:rsidR="00BF7C24">
      <w:fldChar w:fldCharType="separate"/>
    </w:r>
    <w:r w:rsidR="00612433">
      <w:fldChar w:fldCharType="begin"/>
    </w:r>
    <w:r w:rsidR="00612433">
      <w:instrText xml:space="preserve"> INCLUDEPICTURE  "cid:image001.png@01CFD0F3.2F8D8D70" \* MERGEFORMATINET </w:instrText>
    </w:r>
    <w:r w:rsidR="00612433">
      <w:fldChar w:fldCharType="separate"/>
    </w:r>
    <w:r w:rsidR="00A75C21">
      <w:fldChar w:fldCharType="begin"/>
    </w:r>
    <w:r w:rsidR="00A75C21">
      <w:instrText xml:space="preserve"> INCLUDEPICTURE  "cid:image001.png@01CFD0F3.2F8D8D70" \* MERGEFORMATINET </w:instrText>
    </w:r>
    <w:r w:rsidR="00A75C21">
      <w:fldChar w:fldCharType="separate"/>
    </w:r>
    <w:r w:rsidR="00201FA3">
      <w:fldChar w:fldCharType="begin"/>
    </w:r>
    <w:r w:rsidR="00201FA3">
      <w:instrText xml:space="preserve"> INCLUDEPICTURE  "cid:image001.png@01CFD0F3.2F8D8D70" \* MERGEFORMATINET </w:instrText>
    </w:r>
    <w:r w:rsidR="00201FA3">
      <w:fldChar w:fldCharType="separate"/>
    </w:r>
    <w:r w:rsidR="00B402E3">
      <w:fldChar w:fldCharType="begin"/>
    </w:r>
    <w:r w:rsidR="00B402E3">
      <w:instrText xml:space="preserve"> INCLUDEPICTURE  "cid:image001.png@01CFD0F3.2F8D8D70" \* MERGEFORMATINET </w:instrText>
    </w:r>
    <w:r w:rsidR="00B402E3">
      <w:fldChar w:fldCharType="separate"/>
    </w:r>
    <w:r w:rsidR="007726B5">
      <w:fldChar w:fldCharType="begin"/>
    </w:r>
    <w:r w:rsidR="007726B5">
      <w:instrText xml:space="preserve"> INCLUDEPICTURE  "cid:image001.png@01CFD0F3.2F8D8D70" \* MERGEFORMATINET </w:instrText>
    </w:r>
    <w:r w:rsidR="007726B5">
      <w:fldChar w:fldCharType="separate"/>
    </w:r>
    <w:r w:rsidR="005F6DF4">
      <w:fldChar w:fldCharType="begin"/>
    </w:r>
    <w:r w:rsidR="005F6DF4">
      <w:instrText xml:space="preserve"> INCLUDEPICTURE  "cid:image001.png@01CFD0F3.2F8D8D70" \* MERGEFORMATINET </w:instrText>
    </w:r>
    <w:r w:rsidR="005F6DF4">
      <w:fldChar w:fldCharType="separate"/>
    </w:r>
    <w:r w:rsidR="00F11765">
      <w:fldChar w:fldCharType="begin"/>
    </w:r>
    <w:r w:rsidR="00F11765">
      <w:instrText xml:space="preserve"> INCLUDEPICTURE  "cid:image001.png@01CFD0F3.2F8D8D70" \* MERGEFORMATINET </w:instrText>
    </w:r>
    <w:r w:rsidR="00F11765">
      <w:fldChar w:fldCharType="separate"/>
    </w:r>
    <w:r w:rsidR="001958F6">
      <w:fldChar w:fldCharType="begin"/>
    </w:r>
    <w:r w:rsidR="001958F6">
      <w:instrText xml:space="preserve"> INCLUDEPICTURE  "cid:image001.png@01CFD0F3.2F8D8D70" \* MERGEFORMATINET </w:instrText>
    </w:r>
    <w:r w:rsidR="001958F6">
      <w:fldChar w:fldCharType="separate"/>
    </w:r>
    <w:r w:rsidR="005D1FDD">
      <w:fldChar w:fldCharType="begin"/>
    </w:r>
    <w:r w:rsidR="005D1FDD">
      <w:instrText xml:space="preserve"> INCLUDEPICTURE  "cid:image001.png@01CFD0F3.2F8D8D70" \* MERGEFORMATINET </w:instrText>
    </w:r>
    <w:r w:rsidR="005D1FDD"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 w:rsidR="00E15D4A">
      <w:fldChar w:fldCharType="begin"/>
    </w:r>
    <w:r w:rsidR="00E15D4A">
      <w:instrText xml:space="preserve"> INCLUDEPICTURE  "cid:image001.png@01CFD0F3.2F8D8D70" \* MERGEFORMATINET </w:instrText>
    </w:r>
    <w:r w:rsidR="00E15D4A">
      <w:fldChar w:fldCharType="separate"/>
    </w:r>
    <w:r w:rsidR="003B4023">
      <w:fldChar w:fldCharType="begin"/>
    </w:r>
    <w:r w:rsidR="003B4023">
      <w:instrText xml:space="preserve"> INCLUDEPICTURE  "cid:image001.png@01CFD0F3.2F8D8D70" \* MERGEFORMATINET </w:instrText>
    </w:r>
    <w:r w:rsidR="003B4023">
      <w:fldChar w:fldCharType="separate"/>
    </w:r>
    <w:r w:rsidR="00BE3FD2">
      <w:fldChar w:fldCharType="begin"/>
    </w:r>
    <w:r w:rsidR="00BE3FD2">
      <w:instrText xml:space="preserve"> INCLUDEPICTURE  "cid:image001.png@01CFD0F3.2F8D8D70" \* MERGEFORMATINET </w:instrText>
    </w:r>
    <w:r w:rsidR="00BE3FD2"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 w:rsidR="00372F19">
      <w:fldChar w:fldCharType="begin"/>
    </w:r>
    <w:r w:rsidR="00372F19">
      <w:instrText xml:space="preserve"> INCLUDEPICTURE  "cid:image001.png@01CFD0F3.2F8D8D70" \* MERGEFORMATINET </w:instrText>
    </w:r>
    <w:r w:rsidR="00372F19">
      <w:fldChar w:fldCharType="separate"/>
    </w:r>
    <w:r w:rsidR="00DF6368">
      <w:fldChar w:fldCharType="begin"/>
    </w:r>
    <w:r w:rsidR="00DF6368">
      <w:instrText xml:space="preserve"> INCLUDEPICTURE  "cid:image001.png@01CFD0F3.2F8D8D70" \* MERGEFORMATINET </w:instrText>
    </w:r>
    <w:r w:rsidR="00DF6368"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 w:rsidR="009D0065">
      <w:fldChar w:fldCharType="begin"/>
    </w:r>
    <w:r w:rsidR="009D0065">
      <w:instrText xml:space="preserve"> </w:instrText>
    </w:r>
    <w:r w:rsidR="009D0065">
      <w:instrText>INCLUDEPICTURE  "cid:image001.png@01CFD0F3.2F8D8D70" \* MERGEFORMATINET</w:instrText>
    </w:r>
    <w:r w:rsidR="009D0065">
      <w:instrText xml:space="preserve"> </w:instrText>
    </w:r>
    <w:r w:rsidR="009D0065">
      <w:fldChar w:fldCharType="separate"/>
    </w:r>
    <w:r w:rsidR="009D0065">
      <w:pict w14:anchorId="00A79D1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https://innsida.ntnu.no/documents/10157/3573032/logo_ntnu_bokm.png/03c40305-230c-4dbe-8ae5-fb7930e355d4?t=1386853927042" style="width:75.6pt;height:21.6pt">
          <v:imagedata r:id="rId1" r:href="rId2"/>
        </v:shape>
      </w:pict>
    </w:r>
    <w:r w:rsidR="009D0065">
      <w:fldChar w:fldCharType="end"/>
    </w:r>
    <w:r>
      <w:fldChar w:fldCharType="end"/>
    </w:r>
    <w:r w:rsidR="00DF6368">
      <w:fldChar w:fldCharType="end"/>
    </w:r>
    <w:r w:rsidR="00372F19"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 w:rsidR="00BE3FD2">
      <w:fldChar w:fldCharType="end"/>
    </w:r>
    <w:r w:rsidR="003B4023">
      <w:fldChar w:fldCharType="end"/>
    </w:r>
    <w:r w:rsidR="00E15D4A">
      <w:fldChar w:fldCharType="end"/>
    </w:r>
    <w:r>
      <w:fldChar w:fldCharType="end"/>
    </w:r>
    <w:r w:rsidR="005D1FDD">
      <w:fldChar w:fldCharType="end"/>
    </w:r>
    <w:r w:rsidR="001958F6">
      <w:fldChar w:fldCharType="end"/>
    </w:r>
    <w:r w:rsidR="00F11765">
      <w:fldChar w:fldCharType="end"/>
    </w:r>
    <w:r w:rsidR="005F6DF4">
      <w:fldChar w:fldCharType="end"/>
    </w:r>
    <w:r w:rsidR="007726B5">
      <w:fldChar w:fldCharType="end"/>
    </w:r>
    <w:r w:rsidR="00B402E3">
      <w:fldChar w:fldCharType="end"/>
    </w:r>
    <w:r w:rsidR="00201FA3">
      <w:fldChar w:fldCharType="end"/>
    </w:r>
    <w:r w:rsidR="00A75C21">
      <w:fldChar w:fldCharType="end"/>
    </w:r>
    <w:r w:rsidR="00612433">
      <w:fldChar w:fldCharType="end"/>
    </w:r>
    <w:r w:rsidR="00BF7C24">
      <w:fldChar w:fldCharType="end"/>
    </w:r>
    <w:r w:rsidR="00443171">
      <w:fldChar w:fldCharType="end"/>
    </w:r>
    <w:r w:rsidR="00F00F1F"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0393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18E6153"/>
    <w:multiLevelType w:val="multilevel"/>
    <w:tmpl w:val="F1B41D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C5E3450"/>
    <w:multiLevelType w:val="hybridMultilevel"/>
    <w:tmpl w:val="56A6B096"/>
    <w:lvl w:ilvl="0" w:tplc="041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4208C8"/>
    <w:multiLevelType w:val="hybridMultilevel"/>
    <w:tmpl w:val="105A9404"/>
    <w:lvl w:ilvl="0" w:tplc="934680C2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A41AAF"/>
    <w:multiLevelType w:val="hybridMultilevel"/>
    <w:tmpl w:val="DAEA00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596CD1"/>
    <w:multiLevelType w:val="hybridMultilevel"/>
    <w:tmpl w:val="9C1411C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2C5542"/>
    <w:multiLevelType w:val="hybridMultilevel"/>
    <w:tmpl w:val="70E8035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016B7"/>
    <w:multiLevelType w:val="multilevel"/>
    <w:tmpl w:val="E9167E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6D569E6"/>
    <w:multiLevelType w:val="hybridMultilevel"/>
    <w:tmpl w:val="F8B00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715ABA"/>
    <w:multiLevelType w:val="hybridMultilevel"/>
    <w:tmpl w:val="92C052D8"/>
    <w:lvl w:ilvl="0" w:tplc="4B6AA60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0E5B97"/>
    <w:multiLevelType w:val="multilevel"/>
    <w:tmpl w:val="DFE847BE"/>
    <w:lvl w:ilvl="0">
      <w:start w:val="1"/>
      <w:numFmt w:val="none"/>
      <w:lvlText w:val="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C9D4CA1"/>
    <w:multiLevelType w:val="multilevel"/>
    <w:tmpl w:val="14A8E7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D3505A9"/>
    <w:multiLevelType w:val="hybridMultilevel"/>
    <w:tmpl w:val="A79EE68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B52B1C"/>
    <w:multiLevelType w:val="hybridMultilevel"/>
    <w:tmpl w:val="B8C61676"/>
    <w:lvl w:ilvl="0" w:tplc="8C844F3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046C20"/>
    <w:multiLevelType w:val="multilevel"/>
    <w:tmpl w:val="157CAD9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0527469"/>
    <w:multiLevelType w:val="multilevel"/>
    <w:tmpl w:val="42A420CE"/>
    <w:lvl w:ilvl="0">
      <w:start w:val="1"/>
      <w:numFmt w:val="decimal"/>
      <w:lvlText w:val="%1"/>
      <w:lvlJc w:val="left"/>
      <w:pPr>
        <w:ind w:left="432" w:hanging="432"/>
      </w:pPr>
      <w:rPr>
        <w:b/>
        <w:sz w:val="28"/>
        <w:u w:val="single"/>
      </w:rPr>
    </w:lvl>
    <w:lvl w:ilvl="1">
      <w:start w:val="1"/>
      <w:numFmt w:val="decimal"/>
      <w:lvlText w:val="%1.%2"/>
      <w:lvlJc w:val="left"/>
      <w:pPr>
        <w:ind w:left="576" w:hanging="576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360D4689"/>
    <w:multiLevelType w:val="multilevel"/>
    <w:tmpl w:val="E9167E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7CB2215"/>
    <w:multiLevelType w:val="hybridMultilevel"/>
    <w:tmpl w:val="010EDC30"/>
    <w:lvl w:ilvl="0" w:tplc="7194C8E2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B7623E"/>
    <w:multiLevelType w:val="hybridMultilevel"/>
    <w:tmpl w:val="822C75FE"/>
    <w:lvl w:ilvl="0" w:tplc="4C585FF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503B9D"/>
    <w:multiLevelType w:val="multilevel"/>
    <w:tmpl w:val="76645CB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45230D4B"/>
    <w:multiLevelType w:val="hybridMultilevel"/>
    <w:tmpl w:val="46988694"/>
    <w:lvl w:ilvl="0" w:tplc="CD62A9B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5B9BD5" w:themeColor="accent1"/>
      </w:rPr>
    </w:lvl>
    <w:lvl w:ilvl="1" w:tplc="580ACC6C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CBC2790A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6EA7BA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2E2D73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7E068E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DC368952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8182FB7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E0084CDC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5313355"/>
    <w:multiLevelType w:val="hybridMultilevel"/>
    <w:tmpl w:val="4D56526A"/>
    <w:lvl w:ilvl="0" w:tplc="4002FC30">
      <w:start w:val="10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2B1BBC"/>
    <w:multiLevelType w:val="hybridMultilevel"/>
    <w:tmpl w:val="442A6FB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6A07E7"/>
    <w:multiLevelType w:val="multilevel"/>
    <w:tmpl w:val="91E225F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7A953D6"/>
    <w:multiLevelType w:val="multilevel"/>
    <w:tmpl w:val="047082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83A27AB"/>
    <w:multiLevelType w:val="multilevel"/>
    <w:tmpl w:val="2E2CB81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F5833D4"/>
    <w:multiLevelType w:val="multilevel"/>
    <w:tmpl w:val="03FEA9D8"/>
    <w:lvl w:ilvl="0">
      <w:start w:val="6"/>
      <w:numFmt w:val="none"/>
      <w:lvlText w:val="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4FA825A6"/>
    <w:multiLevelType w:val="hybridMultilevel"/>
    <w:tmpl w:val="3B1402A8"/>
    <w:lvl w:ilvl="0" w:tplc="C9C8811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9B4A24"/>
    <w:multiLevelType w:val="hybridMultilevel"/>
    <w:tmpl w:val="2C66C1B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A1650D"/>
    <w:multiLevelType w:val="hybridMultilevel"/>
    <w:tmpl w:val="33C0998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F01ADE">
      <w:numFmt w:val="bullet"/>
      <w:lvlText w:val="-"/>
      <w:lvlJc w:val="left"/>
      <w:pPr>
        <w:ind w:left="1720" w:hanging="640"/>
      </w:pPr>
      <w:rPr>
        <w:rFonts w:ascii="Arial" w:eastAsia="Times New Roman" w:hAnsi="Arial" w:cs="Arial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B349DD"/>
    <w:multiLevelType w:val="hybridMultilevel"/>
    <w:tmpl w:val="CFCC66E2"/>
    <w:lvl w:ilvl="0" w:tplc="42A65B3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477E33"/>
    <w:multiLevelType w:val="multilevel"/>
    <w:tmpl w:val="157CAD9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5C9E64DD"/>
    <w:multiLevelType w:val="hybridMultilevel"/>
    <w:tmpl w:val="D7FA2D34"/>
    <w:lvl w:ilvl="0" w:tplc="EBB66E88">
      <w:start w:val="1"/>
      <w:numFmt w:val="bullet"/>
      <w:lvlText w:val=""/>
      <w:lvlJc w:val="left"/>
      <w:pPr>
        <w:ind w:left="720" w:hanging="360"/>
      </w:pPr>
      <w:rPr>
        <w:rFonts w:ascii="Symbol" w:eastAsia="MS Gothic" w:hAnsi="Symbol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C1B74"/>
    <w:multiLevelType w:val="multilevel"/>
    <w:tmpl w:val="0414001F"/>
    <w:numStyleLink w:val="Stil1"/>
  </w:abstractNum>
  <w:abstractNum w:abstractNumId="34" w15:restartNumberingAfterBreak="0">
    <w:nsid w:val="710217E4"/>
    <w:multiLevelType w:val="multilevel"/>
    <w:tmpl w:val="0414001F"/>
    <w:styleLink w:val="Stil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75370391"/>
    <w:multiLevelType w:val="hybridMultilevel"/>
    <w:tmpl w:val="24E26D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ED44AF"/>
    <w:multiLevelType w:val="hybridMultilevel"/>
    <w:tmpl w:val="76FC34DC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7" w15:restartNumberingAfterBreak="0">
    <w:nsid w:val="76DA494D"/>
    <w:multiLevelType w:val="multilevel"/>
    <w:tmpl w:val="2088588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79E92E11"/>
    <w:multiLevelType w:val="hybridMultilevel"/>
    <w:tmpl w:val="BC989184"/>
    <w:lvl w:ilvl="0" w:tplc="041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510A72"/>
    <w:multiLevelType w:val="hybridMultilevel"/>
    <w:tmpl w:val="C7E0500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78165131">
    <w:abstractNumId w:val="37"/>
  </w:num>
  <w:num w:numId="2" w16cid:durableId="1683629105">
    <w:abstractNumId w:val="31"/>
  </w:num>
  <w:num w:numId="3" w16cid:durableId="1315570997">
    <w:abstractNumId w:val="14"/>
  </w:num>
  <w:num w:numId="4" w16cid:durableId="756680555">
    <w:abstractNumId w:val="19"/>
  </w:num>
  <w:num w:numId="5" w16cid:durableId="65954571">
    <w:abstractNumId w:val="6"/>
  </w:num>
  <w:num w:numId="6" w16cid:durableId="1259825240">
    <w:abstractNumId w:val="35"/>
  </w:num>
  <w:num w:numId="7" w16cid:durableId="417291072">
    <w:abstractNumId w:val="26"/>
  </w:num>
  <w:num w:numId="8" w16cid:durableId="1490830565">
    <w:abstractNumId w:val="1"/>
  </w:num>
  <w:num w:numId="9" w16cid:durableId="1513836561">
    <w:abstractNumId w:val="7"/>
  </w:num>
  <w:num w:numId="10" w16cid:durableId="1625842992">
    <w:abstractNumId w:val="33"/>
  </w:num>
  <w:num w:numId="11" w16cid:durableId="2065133301">
    <w:abstractNumId w:val="34"/>
  </w:num>
  <w:num w:numId="12" w16cid:durableId="1297175266">
    <w:abstractNumId w:val="16"/>
  </w:num>
  <w:num w:numId="13" w16cid:durableId="1804273800">
    <w:abstractNumId w:val="21"/>
  </w:num>
  <w:num w:numId="14" w16cid:durableId="1445340413">
    <w:abstractNumId w:val="12"/>
  </w:num>
  <w:num w:numId="15" w16cid:durableId="270826007">
    <w:abstractNumId w:val="13"/>
  </w:num>
  <w:num w:numId="16" w16cid:durableId="1197886998">
    <w:abstractNumId w:val="39"/>
  </w:num>
  <w:num w:numId="17" w16cid:durableId="1828934295">
    <w:abstractNumId w:val="0"/>
  </w:num>
  <w:num w:numId="18" w16cid:durableId="534775166">
    <w:abstractNumId w:val="38"/>
  </w:num>
  <w:num w:numId="19" w16cid:durableId="219248304">
    <w:abstractNumId w:val="10"/>
  </w:num>
  <w:num w:numId="20" w16cid:durableId="450324527">
    <w:abstractNumId w:val="24"/>
  </w:num>
  <w:num w:numId="21" w16cid:durableId="812675405">
    <w:abstractNumId w:val="15"/>
  </w:num>
  <w:num w:numId="22" w16cid:durableId="128062088">
    <w:abstractNumId w:val="25"/>
  </w:num>
  <w:num w:numId="23" w16cid:durableId="887379486">
    <w:abstractNumId w:val="32"/>
  </w:num>
  <w:num w:numId="24" w16cid:durableId="329142031">
    <w:abstractNumId w:val="27"/>
  </w:num>
  <w:num w:numId="25" w16cid:durableId="71048487">
    <w:abstractNumId w:val="22"/>
  </w:num>
  <w:num w:numId="26" w16cid:durableId="350452986">
    <w:abstractNumId w:val="29"/>
  </w:num>
  <w:num w:numId="27" w16cid:durableId="829903907">
    <w:abstractNumId w:val="4"/>
  </w:num>
  <w:num w:numId="28" w16cid:durableId="1864244020">
    <w:abstractNumId w:val="11"/>
  </w:num>
  <w:num w:numId="29" w16cid:durableId="1521700220">
    <w:abstractNumId w:val="2"/>
  </w:num>
  <w:num w:numId="30" w16cid:durableId="240877217">
    <w:abstractNumId w:val="23"/>
  </w:num>
  <w:num w:numId="31" w16cid:durableId="1041173045">
    <w:abstractNumId w:val="8"/>
  </w:num>
  <w:num w:numId="32" w16cid:durableId="1370455262">
    <w:abstractNumId w:val="20"/>
  </w:num>
  <w:num w:numId="33" w16cid:durableId="724375860">
    <w:abstractNumId w:val="36"/>
  </w:num>
  <w:num w:numId="34" w16cid:durableId="432824753">
    <w:abstractNumId w:val="9"/>
  </w:num>
  <w:num w:numId="35" w16cid:durableId="1261110196">
    <w:abstractNumId w:val="30"/>
  </w:num>
  <w:num w:numId="36" w16cid:durableId="1120686670">
    <w:abstractNumId w:val="18"/>
  </w:num>
  <w:num w:numId="37" w16cid:durableId="1277718292">
    <w:abstractNumId w:val="5"/>
  </w:num>
  <w:num w:numId="38" w16cid:durableId="754979916">
    <w:abstractNumId w:val="3"/>
  </w:num>
  <w:num w:numId="39" w16cid:durableId="1807046172">
    <w:abstractNumId w:val="17"/>
  </w:num>
  <w:num w:numId="40" w16cid:durableId="136506084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6472"/>
    <w:rsid w:val="0000010F"/>
    <w:rsid w:val="0000317E"/>
    <w:rsid w:val="00010852"/>
    <w:rsid w:val="00013899"/>
    <w:rsid w:val="000146AC"/>
    <w:rsid w:val="00015E12"/>
    <w:rsid w:val="00016F26"/>
    <w:rsid w:val="000177D6"/>
    <w:rsid w:val="000225E8"/>
    <w:rsid w:val="00024BF5"/>
    <w:rsid w:val="00024FB7"/>
    <w:rsid w:val="00027664"/>
    <w:rsid w:val="000316DC"/>
    <w:rsid w:val="0003326D"/>
    <w:rsid w:val="00036817"/>
    <w:rsid w:val="00036FEE"/>
    <w:rsid w:val="0004619F"/>
    <w:rsid w:val="00057941"/>
    <w:rsid w:val="00061921"/>
    <w:rsid w:val="000641EE"/>
    <w:rsid w:val="00064F2B"/>
    <w:rsid w:val="00070F76"/>
    <w:rsid w:val="00071607"/>
    <w:rsid w:val="00081561"/>
    <w:rsid w:val="00081BE8"/>
    <w:rsid w:val="00096169"/>
    <w:rsid w:val="000B24E5"/>
    <w:rsid w:val="000B4348"/>
    <w:rsid w:val="000B4626"/>
    <w:rsid w:val="000B6844"/>
    <w:rsid w:val="000B7F29"/>
    <w:rsid w:val="000C58F1"/>
    <w:rsid w:val="000D54F2"/>
    <w:rsid w:val="000E285D"/>
    <w:rsid w:val="000E45B6"/>
    <w:rsid w:val="000F0D08"/>
    <w:rsid w:val="000F6A2A"/>
    <w:rsid w:val="001077CD"/>
    <w:rsid w:val="00110189"/>
    <w:rsid w:val="00110636"/>
    <w:rsid w:val="00114D76"/>
    <w:rsid w:val="001170EC"/>
    <w:rsid w:val="001243A7"/>
    <w:rsid w:val="0012709A"/>
    <w:rsid w:val="001339C6"/>
    <w:rsid w:val="00136464"/>
    <w:rsid w:val="0016096E"/>
    <w:rsid w:val="00172493"/>
    <w:rsid w:val="00172598"/>
    <w:rsid w:val="0019011B"/>
    <w:rsid w:val="00193E1C"/>
    <w:rsid w:val="001954AF"/>
    <w:rsid w:val="00195730"/>
    <w:rsid w:val="001958F6"/>
    <w:rsid w:val="00197FE5"/>
    <w:rsid w:val="001B12AC"/>
    <w:rsid w:val="001B14C6"/>
    <w:rsid w:val="001B43F4"/>
    <w:rsid w:val="001B4C2A"/>
    <w:rsid w:val="001B6A3D"/>
    <w:rsid w:val="001C0DF8"/>
    <w:rsid w:val="001C6576"/>
    <w:rsid w:val="001C6EDF"/>
    <w:rsid w:val="001D081F"/>
    <w:rsid w:val="001D332F"/>
    <w:rsid w:val="001D3635"/>
    <w:rsid w:val="001D39C6"/>
    <w:rsid w:val="001D45F2"/>
    <w:rsid w:val="001E1154"/>
    <w:rsid w:val="001E2138"/>
    <w:rsid w:val="001E2A02"/>
    <w:rsid w:val="001E5609"/>
    <w:rsid w:val="001F2FDD"/>
    <w:rsid w:val="001F7A21"/>
    <w:rsid w:val="00201FA3"/>
    <w:rsid w:val="00203407"/>
    <w:rsid w:val="002043BB"/>
    <w:rsid w:val="00210526"/>
    <w:rsid w:val="002218BA"/>
    <w:rsid w:val="00230359"/>
    <w:rsid w:val="00233075"/>
    <w:rsid w:val="002331A1"/>
    <w:rsid w:val="002345D1"/>
    <w:rsid w:val="0023677C"/>
    <w:rsid w:val="00237792"/>
    <w:rsid w:val="00253D43"/>
    <w:rsid w:val="002542F8"/>
    <w:rsid w:val="00254852"/>
    <w:rsid w:val="002560A8"/>
    <w:rsid w:val="002566D5"/>
    <w:rsid w:val="00266305"/>
    <w:rsid w:val="00267B4A"/>
    <w:rsid w:val="002732CD"/>
    <w:rsid w:val="00282901"/>
    <w:rsid w:val="0028767C"/>
    <w:rsid w:val="00291E31"/>
    <w:rsid w:val="00293727"/>
    <w:rsid w:val="002A1A46"/>
    <w:rsid w:val="002A49FE"/>
    <w:rsid w:val="002A5015"/>
    <w:rsid w:val="002C2D68"/>
    <w:rsid w:val="002C3DDD"/>
    <w:rsid w:val="002C4210"/>
    <w:rsid w:val="002D20B3"/>
    <w:rsid w:val="002D54ED"/>
    <w:rsid w:val="002E1443"/>
    <w:rsid w:val="002E2F4A"/>
    <w:rsid w:val="002F481A"/>
    <w:rsid w:val="002F63A0"/>
    <w:rsid w:val="002F6472"/>
    <w:rsid w:val="00300800"/>
    <w:rsid w:val="00300F13"/>
    <w:rsid w:val="0030443B"/>
    <w:rsid w:val="00311FBA"/>
    <w:rsid w:val="0032089C"/>
    <w:rsid w:val="0032142C"/>
    <w:rsid w:val="003234D2"/>
    <w:rsid w:val="00325087"/>
    <w:rsid w:val="00326136"/>
    <w:rsid w:val="00334B77"/>
    <w:rsid w:val="003357CD"/>
    <w:rsid w:val="0034260B"/>
    <w:rsid w:val="00344A50"/>
    <w:rsid w:val="0034572D"/>
    <w:rsid w:val="00351D73"/>
    <w:rsid w:val="003548B6"/>
    <w:rsid w:val="003636C2"/>
    <w:rsid w:val="00363A15"/>
    <w:rsid w:val="00372F19"/>
    <w:rsid w:val="0038074A"/>
    <w:rsid w:val="003931B7"/>
    <w:rsid w:val="003971BB"/>
    <w:rsid w:val="003B4023"/>
    <w:rsid w:val="003D33F6"/>
    <w:rsid w:val="003D41F0"/>
    <w:rsid w:val="003D4E65"/>
    <w:rsid w:val="003D6268"/>
    <w:rsid w:val="003E1ABC"/>
    <w:rsid w:val="003F1E35"/>
    <w:rsid w:val="003F2A14"/>
    <w:rsid w:val="00404E67"/>
    <w:rsid w:val="00412285"/>
    <w:rsid w:val="0041312F"/>
    <w:rsid w:val="004148C8"/>
    <w:rsid w:val="004244DE"/>
    <w:rsid w:val="004255BE"/>
    <w:rsid w:val="00426C41"/>
    <w:rsid w:val="00433D04"/>
    <w:rsid w:val="00433E52"/>
    <w:rsid w:val="0043633D"/>
    <w:rsid w:val="00443171"/>
    <w:rsid w:val="0044521D"/>
    <w:rsid w:val="00447C91"/>
    <w:rsid w:val="00455650"/>
    <w:rsid w:val="004569DA"/>
    <w:rsid w:val="00460605"/>
    <w:rsid w:val="00460BC6"/>
    <w:rsid w:val="00462A29"/>
    <w:rsid w:val="00464CDF"/>
    <w:rsid w:val="00465EDB"/>
    <w:rsid w:val="00466192"/>
    <w:rsid w:val="004702DB"/>
    <w:rsid w:val="00480464"/>
    <w:rsid w:val="004944AB"/>
    <w:rsid w:val="004A2B65"/>
    <w:rsid w:val="004A6869"/>
    <w:rsid w:val="004B2662"/>
    <w:rsid w:val="004E003D"/>
    <w:rsid w:val="004E0684"/>
    <w:rsid w:val="004F24E8"/>
    <w:rsid w:val="004F339D"/>
    <w:rsid w:val="005060D6"/>
    <w:rsid w:val="0051165A"/>
    <w:rsid w:val="0051274A"/>
    <w:rsid w:val="0051773D"/>
    <w:rsid w:val="00520EFC"/>
    <w:rsid w:val="0052151B"/>
    <w:rsid w:val="00524E49"/>
    <w:rsid w:val="005259B6"/>
    <w:rsid w:val="00525D2D"/>
    <w:rsid w:val="00533CA4"/>
    <w:rsid w:val="00535310"/>
    <w:rsid w:val="0054112F"/>
    <w:rsid w:val="00556CD3"/>
    <w:rsid w:val="00563D34"/>
    <w:rsid w:val="00565936"/>
    <w:rsid w:val="00570172"/>
    <w:rsid w:val="00570BB4"/>
    <w:rsid w:val="00573237"/>
    <w:rsid w:val="00573A01"/>
    <w:rsid w:val="005758AC"/>
    <w:rsid w:val="00576260"/>
    <w:rsid w:val="00583119"/>
    <w:rsid w:val="005B16EC"/>
    <w:rsid w:val="005B25B0"/>
    <w:rsid w:val="005B5EF9"/>
    <w:rsid w:val="005C0C77"/>
    <w:rsid w:val="005C3F45"/>
    <w:rsid w:val="005C49EA"/>
    <w:rsid w:val="005C742B"/>
    <w:rsid w:val="005D1FDD"/>
    <w:rsid w:val="005D6266"/>
    <w:rsid w:val="005E7805"/>
    <w:rsid w:val="005F0C92"/>
    <w:rsid w:val="005F62F5"/>
    <w:rsid w:val="005F6DF4"/>
    <w:rsid w:val="005F75D1"/>
    <w:rsid w:val="0060229A"/>
    <w:rsid w:val="00607074"/>
    <w:rsid w:val="00612433"/>
    <w:rsid w:val="006158B0"/>
    <w:rsid w:val="0062059A"/>
    <w:rsid w:val="00624903"/>
    <w:rsid w:val="0063076E"/>
    <w:rsid w:val="00635085"/>
    <w:rsid w:val="00640847"/>
    <w:rsid w:val="00652D18"/>
    <w:rsid w:val="00656443"/>
    <w:rsid w:val="00662200"/>
    <w:rsid w:val="00665012"/>
    <w:rsid w:val="00676115"/>
    <w:rsid w:val="006776ED"/>
    <w:rsid w:val="0067799F"/>
    <w:rsid w:val="00677A4A"/>
    <w:rsid w:val="00682A33"/>
    <w:rsid w:val="00686096"/>
    <w:rsid w:val="00696340"/>
    <w:rsid w:val="0069788B"/>
    <w:rsid w:val="006A2FE0"/>
    <w:rsid w:val="006A6FC6"/>
    <w:rsid w:val="006B29B4"/>
    <w:rsid w:val="006B62A5"/>
    <w:rsid w:val="006C3E7F"/>
    <w:rsid w:val="006C5BF1"/>
    <w:rsid w:val="006E5F0B"/>
    <w:rsid w:val="006F2D69"/>
    <w:rsid w:val="006F631F"/>
    <w:rsid w:val="006F658D"/>
    <w:rsid w:val="006F7EAB"/>
    <w:rsid w:val="00705BE7"/>
    <w:rsid w:val="00710799"/>
    <w:rsid w:val="00715E39"/>
    <w:rsid w:val="00717220"/>
    <w:rsid w:val="007276DB"/>
    <w:rsid w:val="00733465"/>
    <w:rsid w:val="00741EC2"/>
    <w:rsid w:val="00744780"/>
    <w:rsid w:val="0075278B"/>
    <w:rsid w:val="00765E8D"/>
    <w:rsid w:val="00770A16"/>
    <w:rsid w:val="007726B5"/>
    <w:rsid w:val="00781BBB"/>
    <w:rsid w:val="007A45A7"/>
    <w:rsid w:val="007B1B9B"/>
    <w:rsid w:val="007D44A6"/>
    <w:rsid w:val="007E0E67"/>
    <w:rsid w:val="007E415D"/>
    <w:rsid w:val="007F05E0"/>
    <w:rsid w:val="007F1EFB"/>
    <w:rsid w:val="007F2E74"/>
    <w:rsid w:val="007F79A5"/>
    <w:rsid w:val="00801883"/>
    <w:rsid w:val="00804218"/>
    <w:rsid w:val="0080700F"/>
    <w:rsid w:val="00807C37"/>
    <w:rsid w:val="00810109"/>
    <w:rsid w:val="008120F5"/>
    <w:rsid w:val="00816731"/>
    <w:rsid w:val="0082268A"/>
    <w:rsid w:val="00822FB1"/>
    <w:rsid w:val="00830A14"/>
    <w:rsid w:val="00832345"/>
    <w:rsid w:val="00844447"/>
    <w:rsid w:val="008444A4"/>
    <w:rsid w:val="008524FB"/>
    <w:rsid w:val="00857A39"/>
    <w:rsid w:val="0086041E"/>
    <w:rsid w:val="00861963"/>
    <w:rsid w:val="008669AC"/>
    <w:rsid w:val="00870AFB"/>
    <w:rsid w:val="00880555"/>
    <w:rsid w:val="00883B22"/>
    <w:rsid w:val="00893450"/>
    <w:rsid w:val="00894D74"/>
    <w:rsid w:val="008954AC"/>
    <w:rsid w:val="008A294C"/>
    <w:rsid w:val="008A7BEB"/>
    <w:rsid w:val="008B4DDD"/>
    <w:rsid w:val="008C751D"/>
    <w:rsid w:val="008E07FC"/>
    <w:rsid w:val="008E277F"/>
    <w:rsid w:val="008E6E73"/>
    <w:rsid w:val="0090168F"/>
    <w:rsid w:val="00901B29"/>
    <w:rsid w:val="00902CF5"/>
    <w:rsid w:val="009060A8"/>
    <w:rsid w:val="00927F77"/>
    <w:rsid w:val="009305F7"/>
    <w:rsid w:val="00951DAE"/>
    <w:rsid w:val="0096324A"/>
    <w:rsid w:val="009636F6"/>
    <w:rsid w:val="00982A41"/>
    <w:rsid w:val="00982B39"/>
    <w:rsid w:val="00985A58"/>
    <w:rsid w:val="00990BFD"/>
    <w:rsid w:val="00991607"/>
    <w:rsid w:val="009A0580"/>
    <w:rsid w:val="009A0BDC"/>
    <w:rsid w:val="009A29E6"/>
    <w:rsid w:val="009A31F4"/>
    <w:rsid w:val="009A3722"/>
    <w:rsid w:val="009A41FB"/>
    <w:rsid w:val="009A4990"/>
    <w:rsid w:val="009A5712"/>
    <w:rsid w:val="009B1792"/>
    <w:rsid w:val="009C3797"/>
    <w:rsid w:val="009D0065"/>
    <w:rsid w:val="009D4919"/>
    <w:rsid w:val="009E00CC"/>
    <w:rsid w:val="009E2E3F"/>
    <w:rsid w:val="009E499F"/>
    <w:rsid w:val="009F0B89"/>
    <w:rsid w:val="009F75D8"/>
    <w:rsid w:val="00A01248"/>
    <w:rsid w:val="00A0454D"/>
    <w:rsid w:val="00A05626"/>
    <w:rsid w:val="00A119AC"/>
    <w:rsid w:val="00A11C5A"/>
    <w:rsid w:val="00A13111"/>
    <w:rsid w:val="00A1792B"/>
    <w:rsid w:val="00A263A5"/>
    <w:rsid w:val="00A34AC5"/>
    <w:rsid w:val="00A376EE"/>
    <w:rsid w:val="00A37829"/>
    <w:rsid w:val="00A452C0"/>
    <w:rsid w:val="00A47749"/>
    <w:rsid w:val="00A501B7"/>
    <w:rsid w:val="00A54A96"/>
    <w:rsid w:val="00A707CA"/>
    <w:rsid w:val="00A75C21"/>
    <w:rsid w:val="00A8064E"/>
    <w:rsid w:val="00A81237"/>
    <w:rsid w:val="00A8295C"/>
    <w:rsid w:val="00A93722"/>
    <w:rsid w:val="00AA2DF3"/>
    <w:rsid w:val="00AA3E63"/>
    <w:rsid w:val="00AA5DAF"/>
    <w:rsid w:val="00AA7DFA"/>
    <w:rsid w:val="00AA7ED5"/>
    <w:rsid w:val="00AD1704"/>
    <w:rsid w:val="00AF0E2A"/>
    <w:rsid w:val="00AF1943"/>
    <w:rsid w:val="00AF2695"/>
    <w:rsid w:val="00AF3804"/>
    <w:rsid w:val="00B1148E"/>
    <w:rsid w:val="00B11F84"/>
    <w:rsid w:val="00B13B1B"/>
    <w:rsid w:val="00B17E86"/>
    <w:rsid w:val="00B21DC9"/>
    <w:rsid w:val="00B2394E"/>
    <w:rsid w:val="00B2540E"/>
    <w:rsid w:val="00B30BA4"/>
    <w:rsid w:val="00B313EE"/>
    <w:rsid w:val="00B32113"/>
    <w:rsid w:val="00B33014"/>
    <w:rsid w:val="00B402E3"/>
    <w:rsid w:val="00B4216A"/>
    <w:rsid w:val="00B43B79"/>
    <w:rsid w:val="00B463FB"/>
    <w:rsid w:val="00B53849"/>
    <w:rsid w:val="00B557B3"/>
    <w:rsid w:val="00B57903"/>
    <w:rsid w:val="00B854AA"/>
    <w:rsid w:val="00B91129"/>
    <w:rsid w:val="00B93DE0"/>
    <w:rsid w:val="00B94D6C"/>
    <w:rsid w:val="00B9782D"/>
    <w:rsid w:val="00B97C19"/>
    <w:rsid w:val="00BA0CDB"/>
    <w:rsid w:val="00BA105E"/>
    <w:rsid w:val="00BA64A1"/>
    <w:rsid w:val="00BC0E2E"/>
    <w:rsid w:val="00BC31C7"/>
    <w:rsid w:val="00BC3CAA"/>
    <w:rsid w:val="00BD033B"/>
    <w:rsid w:val="00BD0E58"/>
    <w:rsid w:val="00BD4367"/>
    <w:rsid w:val="00BD72EE"/>
    <w:rsid w:val="00BE3FD2"/>
    <w:rsid w:val="00BE498A"/>
    <w:rsid w:val="00BE4D15"/>
    <w:rsid w:val="00BE6CF9"/>
    <w:rsid w:val="00BF1B8C"/>
    <w:rsid w:val="00BF6F79"/>
    <w:rsid w:val="00BF750A"/>
    <w:rsid w:val="00BF7C24"/>
    <w:rsid w:val="00C00F62"/>
    <w:rsid w:val="00C023A9"/>
    <w:rsid w:val="00C12329"/>
    <w:rsid w:val="00C129ED"/>
    <w:rsid w:val="00C246A6"/>
    <w:rsid w:val="00C364B3"/>
    <w:rsid w:val="00C47F06"/>
    <w:rsid w:val="00C53E87"/>
    <w:rsid w:val="00C54416"/>
    <w:rsid w:val="00C67839"/>
    <w:rsid w:val="00C85E47"/>
    <w:rsid w:val="00C86EEA"/>
    <w:rsid w:val="00C94280"/>
    <w:rsid w:val="00C95C13"/>
    <w:rsid w:val="00CA11F3"/>
    <w:rsid w:val="00CB57E8"/>
    <w:rsid w:val="00CC138B"/>
    <w:rsid w:val="00CC1C89"/>
    <w:rsid w:val="00CC2F6F"/>
    <w:rsid w:val="00CC74BB"/>
    <w:rsid w:val="00CD5E7C"/>
    <w:rsid w:val="00CD6E01"/>
    <w:rsid w:val="00D00BC7"/>
    <w:rsid w:val="00D15267"/>
    <w:rsid w:val="00D1600E"/>
    <w:rsid w:val="00D27FB0"/>
    <w:rsid w:val="00D33F95"/>
    <w:rsid w:val="00D356E3"/>
    <w:rsid w:val="00D40701"/>
    <w:rsid w:val="00D4074E"/>
    <w:rsid w:val="00D40AC8"/>
    <w:rsid w:val="00D46D92"/>
    <w:rsid w:val="00D5003E"/>
    <w:rsid w:val="00D5378A"/>
    <w:rsid w:val="00D5596E"/>
    <w:rsid w:val="00D72ED6"/>
    <w:rsid w:val="00D74F21"/>
    <w:rsid w:val="00D763E5"/>
    <w:rsid w:val="00D81BBF"/>
    <w:rsid w:val="00D83AB0"/>
    <w:rsid w:val="00D87ED1"/>
    <w:rsid w:val="00D90664"/>
    <w:rsid w:val="00D92EAA"/>
    <w:rsid w:val="00D971B8"/>
    <w:rsid w:val="00DA04CA"/>
    <w:rsid w:val="00DA332C"/>
    <w:rsid w:val="00DB1246"/>
    <w:rsid w:val="00DB2846"/>
    <w:rsid w:val="00DB2908"/>
    <w:rsid w:val="00DB44AC"/>
    <w:rsid w:val="00DB5945"/>
    <w:rsid w:val="00DC2308"/>
    <w:rsid w:val="00DC2E17"/>
    <w:rsid w:val="00DC2F12"/>
    <w:rsid w:val="00DC4E42"/>
    <w:rsid w:val="00DC7041"/>
    <w:rsid w:val="00DD0B82"/>
    <w:rsid w:val="00DD6D27"/>
    <w:rsid w:val="00DE1539"/>
    <w:rsid w:val="00DF27C0"/>
    <w:rsid w:val="00DF6368"/>
    <w:rsid w:val="00E10811"/>
    <w:rsid w:val="00E12A93"/>
    <w:rsid w:val="00E131FA"/>
    <w:rsid w:val="00E15D4A"/>
    <w:rsid w:val="00E16544"/>
    <w:rsid w:val="00E22CE6"/>
    <w:rsid w:val="00E2481F"/>
    <w:rsid w:val="00E30C88"/>
    <w:rsid w:val="00E31608"/>
    <w:rsid w:val="00E32DDD"/>
    <w:rsid w:val="00E35B61"/>
    <w:rsid w:val="00E35B9B"/>
    <w:rsid w:val="00E422FE"/>
    <w:rsid w:val="00E42C56"/>
    <w:rsid w:val="00E45694"/>
    <w:rsid w:val="00E505F5"/>
    <w:rsid w:val="00E56629"/>
    <w:rsid w:val="00E67A91"/>
    <w:rsid w:val="00E716D5"/>
    <w:rsid w:val="00E75425"/>
    <w:rsid w:val="00E81947"/>
    <w:rsid w:val="00E8469E"/>
    <w:rsid w:val="00E874F4"/>
    <w:rsid w:val="00E930A4"/>
    <w:rsid w:val="00EA0EDB"/>
    <w:rsid w:val="00EB1BFE"/>
    <w:rsid w:val="00EB4FB7"/>
    <w:rsid w:val="00ED5FFB"/>
    <w:rsid w:val="00EE6614"/>
    <w:rsid w:val="00EF3AE7"/>
    <w:rsid w:val="00F00F1F"/>
    <w:rsid w:val="00F06C3C"/>
    <w:rsid w:val="00F11765"/>
    <w:rsid w:val="00F1358C"/>
    <w:rsid w:val="00F217BA"/>
    <w:rsid w:val="00F217D9"/>
    <w:rsid w:val="00F30C1F"/>
    <w:rsid w:val="00F35204"/>
    <w:rsid w:val="00F406BE"/>
    <w:rsid w:val="00F523A2"/>
    <w:rsid w:val="00F547A3"/>
    <w:rsid w:val="00F555CD"/>
    <w:rsid w:val="00F646C3"/>
    <w:rsid w:val="00F65CBF"/>
    <w:rsid w:val="00F723E8"/>
    <w:rsid w:val="00F81BBF"/>
    <w:rsid w:val="00F841FD"/>
    <w:rsid w:val="00F86222"/>
    <w:rsid w:val="00F909D6"/>
    <w:rsid w:val="00F9333C"/>
    <w:rsid w:val="00FA152E"/>
    <w:rsid w:val="00FA51E6"/>
    <w:rsid w:val="00FA64B8"/>
    <w:rsid w:val="00FB00BE"/>
    <w:rsid w:val="00FB43C3"/>
    <w:rsid w:val="00FC1EDF"/>
    <w:rsid w:val="00FD0030"/>
    <w:rsid w:val="00FE0236"/>
    <w:rsid w:val="00FE363A"/>
    <w:rsid w:val="00FE6981"/>
    <w:rsid w:val="00FF7BA3"/>
    <w:rsid w:val="0D54D7D1"/>
    <w:rsid w:val="1E79C67E"/>
    <w:rsid w:val="3080D389"/>
    <w:rsid w:val="45A6DB62"/>
    <w:rsid w:val="4AF94804"/>
    <w:rsid w:val="74DF1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415EC1"/>
  <w15:chartTrackingRefBased/>
  <w15:docId w15:val="{F7F9E20E-2E6F-42AB-BAA7-519351DC9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F0B"/>
  </w:style>
  <w:style w:type="paragraph" w:styleId="Overskrift1">
    <w:name w:val="heading 1"/>
    <w:basedOn w:val="Normal"/>
    <w:next w:val="Normal"/>
    <w:link w:val="Overskrift1Tegn"/>
    <w:uiPriority w:val="9"/>
    <w:qFormat/>
    <w:rsid w:val="004122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8295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41228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9F75D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41228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412285"/>
    <w:pPr>
      <w:outlineLvl w:val="9"/>
    </w:pPr>
    <w:rPr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412285"/>
    <w:pPr>
      <w:spacing w:before="240" w:after="120"/>
    </w:pPr>
    <w:rPr>
      <w:b/>
      <w:bCs/>
      <w:sz w:val="20"/>
      <w:szCs w:val="20"/>
    </w:rPr>
  </w:style>
  <w:style w:type="paragraph" w:styleId="INNH2">
    <w:name w:val="toc 2"/>
    <w:basedOn w:val="Normal"/>
    <w:next w:val="Normal"/>
    <w:autoRedefine/>
    <w:uiPriority w:val="39"/>
    <w:unhideWhenUsed/>
    <w:rsid w:val="00412285"/>
    <w:pPr>
      <w:spacing w:before="120" w:after="0"/>
      <w:ind w:left="220"/>
    </w:pPr>
    <w:rPr>
      <w:i/>
      <w:iCs/>
      <w:sz w:val="20"/>
      <w:szCs w:val="20"/>
    </w:rPr>
  </w:style>
  <w:style w:type="paragraph" w:styleId="INNH3">
    <w:name w:val="toc 3"/>
    <w:basedOn w:val="Normal"/>
    <w:next w:val="Normal"/>
    <w:autoRedefine/>
    <w:uiPriority w:val="39"/>
    <w:unhideWhenUsed/>
    <w:rsid w:val="00412285"/>
    <w:pPr>
      <w:spacing w:after="0"/>
      <w:ind w:left="440"/>
    </w:pPr>
    <w:rPr>
      <w:sz w:val="20"/>
      <w:szCs w:val="20"/>
    </w:rPr>
  </w:style>
  <w:style w:type="paragraph" w:styleId="INNH4">
    <w:name w:val="toc 4"/>
    <w:basedOn w:val="Normal"/>
    <w:next w:val="Normal"/>
    <w:autoRedefine/>
    <w:uiPriority w:val="39"/>
    <w:unhideWhenUsed/>
    <w:rsid w:val="00412285"/>
    <w:pPr>
      <w:spacing w:after="0"/>
      <w:ind w:left="660"/>
    </w:pPr>
    <w:rPr>
      <w:sz w:val="20"/>
      <w:szCs w:val="20"/>
    </w:rPr>
  </w:style>
  <w:style w:type="paragraph" w:styleId="INNH5">
    <w:name w:val="toc 5"/>
    <w:basedOn w:val="Normal"/>
    <w:next w:val="Normal"/>
    <w:autoRedefine/>
    <w:uiPriority w:val="39"/>
    <w:unhideWhenUsed/>
    <w:rsid w:val="00412285"/>
    <w:pPr>
      <w:spacing w:after="0"/>
      <w:ind w:left="880"/>
    </w:pPr>
    <w:rPr>
      <w:sz w:val="20"/>
      <w:szCs w:val="20"/>
    </w:rPr>
  </w:style>
  <w:style w:type="paragraph" w:styleId="INNH6">
    <w:name w:val="toc 6"/>
    <w:basedOn w:val="Normal"/>
    <w:next w:val="Normal"/>
    <w:autoRedefine/>
    <w:uiPriority w:val="39"/>
    <w:unhideWhenUsed/>
    <w:rsid w:val="00412285"/>
    <w:pPr>
      <w:spacing w:after="0"/>
      <w:ind w:left="1100"/>
    </w:pPr>
    <w:rPr>
      <w:sz w:val="20"/>
      <w:szCs w:val="20"/>
    </w:rPr>
  </w:style>
  <w:style w:type="paragraph" w:styleId="INNH7">
    <w:name w:val="toc 7"/>
    <w:basedOn w:val="Normal"/>
    <w:next w:val="Normal"/>
    <w:autoRedefine/>
    <w:uiPriority w:val="39"/>
    <w:unhideWhenUsed/>
    <w:rsid w:val="00412285"/>
    <w:pPr>
      <w:spacing w:after="0"/>
      <w:ind w:left="1320"/>
    </w:pPr>
    <w:rPr>
      <w:sz w:val="20"/>
      <w:szCs w:val="20"/>
    </w:rPr>
  </w:style>
  <w:style w:type="paragraph" w:styleId="INNH8">
    <w:name w:val="toc 8"/>
    <w:basedOn w:val="Normal"/>
    <w:next w:val="Normal"/>
    <w:autoRedefine/>
    <w:uiPriority w:val="39"/>
    <w:unhideWhenUsed/>
    <w:rsid w:val="00412285"/>
    <w:pPr>
      <w:spacing w:after="0"/>
      <w:ind w:left="1540"/>
    </w:pPr>
    <w:rPr>
      <w:sz w:val="20"/>
      <w:szCs w:val="20"/>
    </w:rPr>
  </w:style>
  <w:style w:type="paragraph" w:styleId="INNH9">
    <w:name w:val="toc 9"/>
    <w:basedOn w:val="Normal"/>
    <w:next w:val="Normal"/>
    <w:autoRedefine/>
    <w:uiPriority w:val="39"/>
    <w:unhideWhenUsed/>
    <w:rsid w:val="00412285"/>
    <w:pPr>
      <w:spacing w:after="0"/>
      <w:ind w:left="1760"/>
    </w:pPr>
    <w:rPr>
      <w:sz w:val="20"/>
      <w:szCs w:val="2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41228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829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eavsnitt">
    <w:name w:val="List Paragraph"/>
    <w:basedOn w:val="Normal"/>
    <w:uiPriority w:val="34"/>
    <w:qFormat/>
    <w:rsid w:val="00A8295C"/>
    <w:pPr>
      <w:ind w:left="720"/>
      <w:contextualSpacing/>
    </w:pPr>
  </w:style>
  <w:style w:type="character" w:styleId="Hyperkobling">
    <w:name w:val="Hyperlink"/>
    <w:basedOn w:val="Standardskriftforavsnitt"/>
    <w:uiPriority w:val="99"/>
    <w:unhideWhenUsed/>
    <w:rsid w:val="00B2394E"/>
    <w:rPr>
      <w:color w:val="0563C1" w:themeColor="hyperlink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B239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B2394E"/>
  </w:style>
  <w:style w:type="paragraph" w:styleId="Bunntekst">
    <w:name w:val="footer"/>
    <w:basedOn w:val="Normal"/>
    <w:link w:val="BunntekstTegn"/>
    <w:uiPriority w:val="99"/>
    <w:unhideWhenUsed/>
    <w:rsid w:val="00B239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B2394E"/>
  </w:style>
  <w:style w:type="table" w:styleId="Tabellrutenett">
    <w:name w:val="Table Grid"/>
    <w:basedOn w:val="Vanligtabell"/>
    <w:uiPriority w:val="39"/>
    <w:rsid w:val="002E2F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il1">
    <w:name w:val="Stil1"/>
    <w:uiPriority w:val="99"/>
    <w:rsid w:val="00B9782D"/>
    <w:pPr>
      <w:numPr>
        <w:numId w:val="11"/>
      </w:numPr>
    </w:pPr>
  </w:style>
  <w:style w:type="paragraph" w:styleId="NormalWeb">
    <w:name w:val="Normal (Web)"/>
    <w:basedOn w:val="Normal"/>
    <w:uiPriority w:val="99"/>
    <w:unhideWhenUsed/>
    <w:rsid w:val="00BA105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C53E8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C53E87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C53E8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53E8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53E87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53E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53E87"/>
    <w:rPr>
      <w:rFonts w:ascii="Segoe UI" w:hAnsi="Segoe UI" w:cs="Segoe UI"/>
      <w:sz w:val="18"/>
      <w:szCs w:val="18"/>
    </w:rPr>
  </w:style>
  <w:style w:type="table" w:styleId="Rutenettabell1lysuthevingsfarge3">
    <w:name w:val="Grid Table 1 Light Accent 3"/>
    <w:basedOn w:val="Vanligtabell"/>
    <w:uiPriority w:val="46"/>
    <w:rsid w:val="005C49EA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lys">
    <w:name w:val="Grid Table Light"/>
    <w:basedOn w:val="Vanligtabell"/>
    <w:uiPriority w:val="40"/>
    <w:rsid w:val="005C49E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Ingenmellomrom">
    <w:name w:val="No Spacing"/>
    <w:uiPriority w:val="1"/>
    <w:qFormat/>
    <w:rsid w:val="00DD6D27"/>
    <w:pPr>
      <w:spacing w:after="0" w:line="240" w:lineRule="auto"/>
    </w:pPr>
  </w:style>
  <w:style w:type="character" w:styleId="Plassholdertekst">
    <w:name w:val="Placeholder Text"/>
    <w:basedOn w:val="Standardskriftforavsnitt"/>
    <w:uiPriority w:val="99"/>
    <w:semiHidden/>
    <w:rsid w:val="00B2540E"/>
    <w:rPr>
      <w:color w:val="808080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9F75D8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5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72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6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2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59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51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6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5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9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9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6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5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2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8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CFD0F3.2F8D8D70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bekhag\OneDrive%20-%20NTNU\Dokumenter%20ny%20avtale%20nettside\AVTALEDOKUMENT%20ENKELTKJ&#216;P%20OG%20L&#216;PENDE%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2A5B4FF024EF4D8BFEDB35E2FE7126" ma:contentTypeVersion="0" ma:contentTypeDescription="Opprett et nytt dokument." ma:contentTypeScope="" ma:versionID="6fdbff7a24ecc942916c7715a34c86c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f896e1be4bfe4151f92194b1d227f00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FCF98C-2D25-4F83-861B-05FE1B15ED6E}"/>
</file>

<file path=customXml/itemProps2.xml><?xml version="1.0" encoding="utf-8"?>
<ds:datastoreItem xmlns:ds="http://schemas.openxmlformats.org/officeDocument/2006/customXml" ds:itemID="{1CFB61B2-D951-45F5-AACD-8A7DD516CCA2}">
  <ds:schemaRefs>
    <ds:schemaRef ds:uri="http://schemas.microsoft.com/office/2006/metadata/properties"/>
    <ds:schemaRef ds:uri="http://schemas.microsoft.com/office/infopath/2007/PartnerControls"/>
    <ds:schemaRef ds:uri="b2c12cec-aa25-472f-aee0-b8d183373179"/>
    <ds:schemaRef ds:uri="c4290221-aa9f-40b8-a69b-22f3f5867b33"/>
    <ds:schemaRef ds:uri="1be2b0d5-63da-4470-909b-9d2a97a16c10"/>
  </ds:schemaRefs>
</ds:datastoreItem>
</file>

<file path=customXml/itemProps3.xml><?xml version="1.0" encoding="utf-8"?>
<ds:datastoreItem xmlns:ds="http://schemas.openxmlformats.org/officeDocument/2006/customXml" ds:itemID="{0D9E4A84-0F24-471F-9DB0-F6983077A4C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1FA732E-0625-4447-AA80-48CE2B34A4C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AVTALEDOKUMENT ENKELTKJØP OG LØPENDE .dotx</Template>
  <TotalTime>0</TotalTime>
  <Pages>1</Pages>
  <Words>34</Words>
  <Characters>186</Characters>
  <Application>Microsoft Office Word</Application>
  <DocSecurity>0</DocSecurity>
  <Lines>1</Lines>
  <Paragraphs>1</Paragraphs>
  <ScaleCrop>false</ScaleCrop>
  <Company>NTNU</Company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Vibeke Hagen</dc:creator>
  <cp:keywords/>
  <dc:description/>
  <cp:lastModifiedBy>Anders Stensås</cp:lastModifiedBy>
  <cp:revision>15</cp:revision>
  <dcterms:created xsi:type="dcterms:W3CDTF">2024-02-20T07:35:00Z</dcterms:created>
  <dcterms:modified xsi:type="dcterms:W3CDTF">2024-03-04T19:08:00Z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0x010100E52A5B4FF024EF4D8BFEDB35E2FE7126</vt:lpwstr>
  </property>
  <property fmtid="{D5CDD505-2E9C-101B-9397-08002B2CF9AE}" pid="3" name="Order">
    <vt:r8>5000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MediaServiceImageTags">
    <vt:lpwstr/>
  </property>
  <property fmtid="{D5CDD505-2E9C-101B-9397-08002B2CF9AE}" pid="11" name="_SourceUrl">
    <vt:lpwstr/>
  </property>
  <property fmtid="{D5CDD505-2E9C-101B-9397-08002B2CF9AE}" pid="12" name="_SharedFileIndex">
    <vt:lpwstr/>
  </property>
</Properties>
</file>